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3B89" w14:textId="00888D8E" w:rsidR="006A3B1A" w:rsidRDefault="006A3B1A" w:rsidP="006A3B1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30E3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</w:t>
      </w:r>
      <w:r w:rsidR="00730E3F">
        <w:rPr>
          <w:rFonts w:ascii="Corbel" w:hAnsi="Corbel"/>
          <w:bCs/>
          <w:i/>
          <w:sz w:val="18"/>
          <w:szCs w:val="18"/>
        </w:rPr>
        <w:t>25</w:t>
      </w:r>
    </w:p>
    <w:p w14:paraId="7486D10E" w14:textId="77777777" w:rsidR="006A3B1A" w:rsidRDefault="006A3B1A" w:rsidP="00455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30F0191" w14:textId="77777777" w:rsidR="004555BD" w:rsidRPr="00391EF7" w:rsidRDefault="004555BD" w:rsidP="004555B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91EF7">
        <w:rPr>
          <w:rFonts w:ascii="Corbel" w:hAnsi="Corbel"/>
          <w:b/>
          <w:smallCaps/>
          <w:sz w:val="24"/>
          <w:szCs w:val="24"/>
        </w:rPr>
        <w:t>SYLABUS</w:t>
      </w:r>
    </w:p>
    <w:p w14:paraId="21BBFEB4" w14:textId="16E1090E" w:rsidR="004555BD" w:rsidRPr="00391EF7" w:rsidRDefault="004555BD" w:rsidP="00C115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91EF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115CE">
        <w:rPr>
          <w:rFonts w:ascii="Corbel" w:hAnsi="Corbel"/>
          <w:b/>
          <w:smallCaps/>
          <w:sz w:val="24"/>
          <w:szCs w:val="24"/>
        </w:rPr>
        <w:t>202</w:t>
      </w:r>
      <w:r w:rsidR="00176094">
        <w:rPr>
          <w:rFonts w:ascii="Corbel" w:hAnsi="Corbel"/>
          <w:b/>
          <w:smallCaps/>
          <w:sz w:val="24"/>
          <w:szCs w:val="24"/>
        </w:rPr>
        <w:t>6</w:t>
      </w:r>
      <w:r w:rsidR="00C115CE">
        <w:rPr>
          <w:rFonts w:ascii="Corbel" w:hAnsi="Corbel"/>
          <w:b/>
          <w:smallCaps/>
          <w:sz w:val="24"/>
          <w:szCs w:val="24"/>
        </w:rPr>
        <w:t>-20</w:t>
      </w:r>
      <w:r w:rsidR="006839D1">
        <w:rPr>
          <w:rFonts w:ascii="Corbel" w:hAnsi="Corbel"/>
          <w:b/>
          <w:smallCaps/>
          <w:sz w:val="24"/>
          <w:szCs w:val="24"/>
        </w:rPr>
        <w:t>3</w:t>
      </w:r>
      <w:r w:rsidR="00176094">
        <w:rPr>
          <w:rFonts w:ascii="Corbel" w:hAnsi="Corbel"/>
          <w:b/>
          <w:smallCaps/>
          <w:sz w:val="24"/>
          <w:szCs w:val="24"/>
        </w:rPr>
        <w:t>1</w:t>
      </w:r>
    </w:p>
    <w:p w14:paraId="44270FF0" w14:textId="4BA0344B" w:rsidR="00445970" w:rsidRPr="00391EF7" w:rsidRDefault="004555BD" w:rsidP="004555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Rok akademicki </w:t>
      </w:r>
      <w:r w:rsidRPr="00391EF7">
        <w:rPr>
          <w:rFonts w:ascii="Corbel" w:hAnsi="Corbel"/>
          <w:b/>
          <w:sz w:val="24"/>
          <w:szCs w:val="24"/>
        </w:rPr>
        <w:t>20</w:t>
      </w:r>
      <w:r w:rsidR="00176094">
        <w:rPr>
          <w:rFonts w:ascii="Corbel" w:hAnsi="Corbel"/>
          <w:b/>
          <w:sz w:val="24"/>
          <w:szCs w:val="24"/>
        </w:rPr>
        <w:t>30</w:t>
      </w:r>
      <w:r w:rsidRPr="00391EF7">
        <w:rPr>
          <w:rFonts w:ascii="Corbel" w:hAnsi="Corbel"/>
          <w:b/>
          <w:sz w:val="24"/>
          <w:szCs w:val="24"/>
        </w:rPr>
        <w:t>/20</w:t>
      </w:r>
      <w:r w:rsidR="006839D1">
        <w:rPr>
          <w:rFonts w:ascii="Corbel" w:hAnsi="Corbel"/>
          <w:b/>
          <w:sz w:val="24"/>
          <w:szCs w:val="24"/>
        </w:rPr>
        <w:t>3</w:t>
      </w:r>
      <w:r w:rsidR="00176094">
        <w:rPr>
          <w:rFonts w:ascii="Corbel" w:hAnsi="Corbel"/>
          <w:b/>
          <w:sz w:val="24"/>
          <w:szCs w:val="24"/>
        </w:rPr>
        <w:t>1</w:t>
      </w:r>
    </w:p>
    <w:p w14:paraId="299B4E25" w14:textId="77777777" w:rsidR="0085747A" w:rsidRPr="00391EF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11A0C1" w14:textId="77777777" w:rsidR="0085747A" w:rsidRPr="00391EF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91EF7">
        <w:rPr>
          <w:rFonts w:ascii="Corbel" w:hAnsi="Corbel"/>
          <w:szCs w:val="24"/>
        </w:rPr>
        <w:t xml:space="preserve">1. </w:t>
      </w:r>
      <w:r w:rsidR="0085747A" w:rsidRPr="00391EF7">
        <w:rPr>
          <w:rFonts w:ascii="Corbel" w:hAnsi="Corbel"/>
          <w:szCs w:val="24"/>
        </w:rPr>
        <w:t xml:space="preserve">Podstawowe </w:t>
      </w:r>
      <w:r w:rsidR="00445970" w:rsidRPr="00391EF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91EF7" w14:paraId="3BA73C3A" w14:textId="77777777" w:rsidTr="00B819C8">
        <w:tc>
          <w:tcPr>
            <w:tcW w:w="2694" w:type="dxa"/>
            <w:vAlign w:val="center"/>
          </w:tcPr>
          <w:p w14:paraId="2D50F89C" w14:textId="77777777" w:rsidR="0085747A" w:rsidRPr="00391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5E531D" w14:textId="77777777" w:rsidR="0085747A" w:rsidRPr="00391EF7" w:rsidRDefault="004555BD" w:rsidP="008B35B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z</w:t>
            </w:r>
            <w:r w:rsidR="007D3DC1" w:rsidRPr="00391EF7">
              <w:rPr>
                <w:rFonts w:ascii="Corbel" w:hAnsi="Corbel"/>
                <w:sz w:val="24"/>
                <w:szCs w:val="24"/>
              </w:rPr>
              <w:t>różnicowanie kulturowe środowiska szkolnego i społecznego</w:t>
            </w:r>
          </w:p>
        </w:tc>
      </w:tr>
      <w:tr w:rsidR="004555BD" w:rsidRPr="00391EF7" w14:paraId="656F1B99" w14:textId="77777777" w:rsidTr="00B819C8">
        <w:tc>
          <w:tcPr>
            <w:tcW w:w="2694" w:type="dxa"/>
            <w:vAlign w:val="center"/>
          </w:tcPr>
          <w:p w14:paraId="19BE5BDB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D6B1C8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555BD" w:rsidRPr="00391EF7" w14:paraId="6020C69C" w14:textId="77777777" w:rsidTr="00B819C8">
        <w:tc>
          <w:tcPr>
            <w:tcW w:w="2694" w:type="dxa"/>
            <w:vAlign w:val="center"/>
          </w:tcPr>
          <w:p w14:paraId="7282A388" w14:textId="77777777" w:rsidR="004555BD" w:rsidRPr="00391EF7" w:rsidRDefault="004555B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C88847" w14:textId="77777777" w:rsidR="004555BD" w:rsidRPr="00391EF7" w:rsidRDefault="00913090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309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555BD" w:rsidRPr="00391EF7" w14:paraId="715493D1" w14:textId="77777777" w:rsidTr="00B819C8">
        <w:tc>
          <w:tcPr>
            <w:tcW w:w="2694" w:type="dxa"/>
            <w:vAlign w:val="center"/>
          </w:tcPr>
          <w:p w14:paraId="64703F10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303456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555BD" w:rsidRPr="00391EF7" w14:paraId="233B34FE" w14:textId="77777777" w:rsidTr="00B819C8">
        <w:tc>
          <w:tcPr>
            <w:tcW w:w="2694" w:type="dxa"/>
            <w:vAlign w:val="center"/>
          </w:tcPr>
          <w:p w14:paraId="54B7AB31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2F50CB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555BD" w:rsidRPr="00391EF7" w14:paraId="5928CF53" w14:textId="77777777" w:rsidTr="00B819C8">
        <w:tc>
          <w:tcPr>
            <w:tcW w:w="2694" w:type="dxa"/>
            <w:vAlign w:val="center"/>
          </w:tcPr>
          <w:p w14:paraId="316CC56C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DE8F36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555BD" w:rsidRPr="00391EF7" w14:paraId="2CD3C0B5" w14:textId="77777777" w:rsidTr="00B819C8">
        <w:tc>
          <w:tcPr>
            <w:tcW w:w="2694" w:type="dxa"/>
            <w:vAlign w:val="center"/>
          </w:tcPr>
          <w:p w14:paraId="0DA692A6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54A892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555BD" w:rsidRPr="00391EF7" w14:paraId="725DBC1D" w14:textId="77777777" w:rsidTr="00B819C8">
        <w:tc>
          <w:tcPr>
            <w:tcW w:w="2694" w:type="dxa"/>
            <w:vAlign w:val="center"/>
          </w:tcPr>
          <w:p w14:paraId="5294A729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DDADB5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4282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555BD" w:rsidRPr="00391EF7" w14:paraId="3468DB7B" w14:textId="77777777" w:rsidTr="00B819C8">
        <w:tc>
          <w:tcPr>
            <w:tcW w:w="2694" w:type="dxa"/>
            <w:vAlign w:val="center"/>
          </w:tcPr>
          <w:p w14:paraId="110689B1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DD072B" w14:textId="77777777" w:rsidR="004555BD" w:rsidRPr="00391EF7" w:rsidRDefault="004555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V rok, 9 semestr</w:t>
            </w:r>
          </w:p>
        </w:tc>
      </w:tr>
      <w:tr w:rsidR="004555BD" w:rsidRPr="00391EF7" w14:paraId="6C00997D" w14:textId="77777777" w:rsidTr="00B819C8">
        <w:tc>
          <w:tcPr>
            <w:tcW w:w="2694" w:type="dxa"/>
            <w:vAlign w:val="center"/>
          </w:tcPr>
          <w:p w14:paraId="35B8D5E0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F1C433" w14:textId="77777777" w:rsidR="004555BD" w:rsidRPr="00391EF7" w:rsidRDefault="004555BD" w:rsidP="007F14C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Moduł D. Edukacja włączająca, Moduł D.5. Organizacja edukacji włączającej; przedmiot kierunkowy</w:t>
            </w:r>
          </w:p>
        </w:tc>
      </w:tr>
      <w:tr w:rsidR="004555BD" w:rsidRPr="00391EF7" w14:paraId="2211E3F0" w14:textId="77777777" w:rsidTr="00B819C8">
        <w:tc>
          <w:tcPr>
            <w:tcW w:w="2694" w:type="dxa"/>
            <w:vAlign w:val="center"/>
          </w:tcPr>
          <w:p w14:paraId="6E0D3CC1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E0AB22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555BD" w:rsidRPr="00391EF7" w14:paraId="4D4B9F16" w14:textId="77777777" w:rsidTr="00B819C8">
        <w:tc>
          <w:tcPr>
            <w:tcW w:w="2694" w:type="dxa"/>
            <w:vAlign w:val="center"/>
          </w:tcPr>
          <w:p w14:paraId="23622496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226364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4555BD" w:rsidRPr="00391EF7" w14:paraId="430E28BD" w14:textId="77777777" w:rsidTr="00B819C8">
        <w:tc>
          <w:tcPr>
            <w:tcW w:w="2694" w:type="dxa"/>
            <w:vAlign w:val="center"/>
          </w:tcPr>
          <w:p w14:paraId="6922EBD3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BDFFE0" w14:textId="77777777" w:rsidR="004555BD" w:rsidRPr="00391EF7" w:rsidRDefault="003B0C8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Marlena Bieda, 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113DB7F3" w14:textId="77777777" w:rsidR="0085747A" w:rsidRPr="00391EF7" w:rsidRDefault="0085747A" w:rsidP="00420FC7">
      <w:pPr>
        <w:pStyle w:val="Podpunkty"/>
        <w:ind w:left="0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* </w:t>
      </w:r>
      <w:r w:rsidRPr="00391EF7">
        <w:rPr>
          <w:rFonts w:ascii="Corbel" w:hAnsi="Corbel"/>
          <w:i/>
          <w:sz w:val="24"/>
          <w:szCs w:val="24"/>
        </w:rPr>
        <w:t>-</w:t>
      </w:r>
      <w:r w:rsidR="00B90885" w:rsidRPr="00391EF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91EF7">
        <w:rPr>
          <w:rFonts w:ascii="Corbel" w:hAnsi="Corbel"/>
          <w:b w:val="0"/>
          <w:sz w:val="24"/>
          <w:szCs w:val="24"/>
        </w:rPr>
        <w:t>e,</w:t>
      </w:r>
      <w:r w:rsidRPr="00391EF7">
        <w:rPr>
          <w:rFonts w:ascii="Corbel" w:hAnsi="Corbel"/>
          <w:i/>
          <w:sz w:val="24"/>
          <w:szCs w:val="24"/>
        </w:rPr>
        <w:t xml:space="preserve"> </w:t>
      </w:r>
      <w:r w:rsidRPr="00391EF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91EF7">
        <w:rPr>
          <w:rFonts w:ascii="Corbel" w:hAnsi="Corbel"/>
          <w:b w:val="0"/>
          <w:i/>
          <w:sz w:val="24"/>
          <w:szCs w:val="24"/>
        </w:rPr>
        <w:t>w Jednostce</w:t>
      </w:r>
    </w:p>
    <w:p w14:paraId="07C69E3A" w14:textId="77777777" w:rsidR="007D3DC1" w:rsidRPr="00391EF7" w:rsidRDefault="007D3DC1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69B0CC58" w14:textId="77777777" w:rsidR="00923D7D" w:rsidRPr="00391EF7" w:rsidRDefault="0085747A" w:rsidP="004555BD">
      <w:pPr>
        <w:pStyle w:val="Podpunkty"/>
        <w:ind w:left="284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>1.</w:t>
      </w:r>
      <w:r w:rsidR="00E22FBC" w:rsidRPr="00391EF7">
        <w:rPr>
          <w:rFonts w:ascii="Corbel" w:hAnsi="Corbel"/>
          <w:sz w:val="24"/>
          <w:szCs w:val="24"/>
        </w:rPr>
        <w:t>1</w:t>
      </w:r>
      <w:r w:rsidRPr="00391EF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015B8F" w:rsidRPr="00391EF7" w14:paraId="59554A1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2B6E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Semestr</w:t>
            </w:r>
          </w:p>
          <w:p w14:paraId="083ADE2D" w14:textId="77777777" w:rsidR="00015B8F" w:rsidRPr="00391E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(</w:t>
            </w:r>
            <w:r w:rsidR="00363F78" w:rsidRPr="00391EF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1533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Wykł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2FD9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8E5F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Konw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939F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50B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Sem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19F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8671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Prakt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9A69" w14:textId="77777777" w:rsidR="00015B8F" w:rsidRPr="00391EF7" w:rsidRDefault="004555B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5D33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91EF7">
              <w:rPr>
                <w:rFonts w:ascii="Corbel" w:hAnsi="Corbel"/>
                <w:b/>
                <w:szCs w:val="24"/>
              </w:rPr>
              <w:t>Liczba pkt</w:t>
            </w:r>
            <w:r w:rsidR="00B90885" w:rsidRPr="00391EF7">
              <w:rPr>
                <w:rFonts w:ascii="Corbel" w:hAnsi="Corbel"/>
                <w:b/>
                <w:szCs w:val="24"/>
              </w:rPr>
              <w:t>.</w:t>
            </w:r>
            <w:r w:rsidRPr="00391EF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91EF7" w14:paraId="0B28AD70" w14:textId="77777777" w:rsidTr="007D3D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2E2A" w14:textId="77777777" w:rsidR="00015B8F" w:rsidRPr="00391EF7" w:rsidRDefault="004555BD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DFBF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DBA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77A9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65FC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5B59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4744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BEAF" w14:textId="77777777" w:rsidR="00015B8F" w:rsidRPr="00391EF7" w:rsidRDefault="00E70C74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4E9E" w14:textId="77777777" w:rsidR="00015B8F" w:rsidRPr="00391EF7" w:rsidRDefault="007D3DC1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925158" w14:textId="77777777" w:rsidR="00923D7D" w:rsidRPr="00391EF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476487" w14:textId="77777777" w:rsidR="0085747A" w:rsidRPr="00391EF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>1.</w:t>
      </w:r>
      <w:r w:rsidR="00E22FBC" w:rsidRPr="00391EF7">
        <w:rPr>
          <w:rFonts w:ascii="Corbel" w:hAnsi="Corbel"/>
          <w:smallCaps w:val="0"/>
          <w:szCs w:val="24"/>
        </w:rPr>
        <w:t>2</w:t>
      </w:r>
      <w:r w:rsidR="00F83B28" w:rsidRPr="00391EF7">
        <w:rPr>
          <w:rFonts w:ascii="Corbel" w:hAnsi="Corbel"/>
          <w:smallCaps w:val="0"/>
          <w:szCs w:val="24"/>
        </w:rPr>
        <w:t>.</w:t>
      </w:r>
      <w:r w:rsidR="00F83B28" w:rsidRPr="00391EF7">
        <w:rPr>
          <w:rFonts w:ascii="Corbel" w:hAnsi="Corbel"/>
          <w:smallCaps w:val="0"/>
          <w:szCs w:val="24"/>
        </w:rPr>
        <w:tab/>
      </w:r>
      <w:r w:rsidRPr="00391EF7">
        <w:rPr>
          <w:rFonts w:ascii="Corbel" w:hAnsi="Corbel"/>
          <w:smallCaps w:val="0"/>
          <w:szCs w:val="24"/>
        </w:rPr>
        <w:t xml:space="preserve">Sposób realizacji zajęć  </w:t>
      </w:r>
    </w:p>
    <w:p w14:paraId="77E8546C" w14:textId="77777777" w:rsidR="004555BD" w:rsidRPr="00391EF7" w:rsidRDefault="004555BD" w:rsidP="004555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eastAsia="MS Gothic" w:hAnsi="Corbel"/>
          <w:b w:val="0"/>
          <w:szCs w:val="24"/>
        </w:rPr>
        <w:tab/>
      </w:r>
      <w:r w:rsidRPr="00391EF7">
        <w:rPr>
          <w:rFonts w:ascii="Corbel" w:eastAsia="MS Gothic" w:hAnsi="Corbel"/>
          <w:b w:val="0"/>
          <w:szCs w:val="24"/>
        </w:rPr>
        <w:sym w:font="Wingdings" w:char="F078"/>
      </w:r>
      <w:r w:rsidRPr="00391EF7">
        <w:rPr>
          <w:rFonts w:ascii="Corbel" w:eastAsia="MS Gothic" w:hAnsi="Corbel"/>
          <w:b w:val="0"/>
          <w:szCs w:val="24"/>
        </w:rPr>
        <w:t xml:space="preserve"> </w:t>
      </w:r>
      <w:r w:rsidRPr="00391EF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6FBBB15" w14:textId="77777777" w:rsidR="0085747A" w:rsidRPr="00391EF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91EF7">
        <w:rPr>
          <w:rFonts w:ascii="MS Gothic" w:eastAsia="MS Gothic" w:hAnsi="MS Gothic" w:cs="MS Gothic" w:hint="eastAsia"/>
          <w:b w:val="0"/>
          <w:szCs w:val="24"/>
        </w:rPr>
        <w:t>☐</w:t>
      </w:r>
      <w:r w:rsidRPr="00391EF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44D43F" w14:textId="77777777" w:rsidR="007D3DC1" w:rsidRPr="00391EF7" w:rsidRDefault="007D3DC1" w:rsidP="004555BD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458F3088" w14:textId="77777777" w:rsidR="00E22FBC" w:rsidRPr="00391EF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1.3 </w:t>
      </w:r>
      <w:r w:rsidR="00F83B28" w:rsidRPr="00391EF7">
        <w:rPr>
          <w:rFonts w:ascii="Corbel" w:hAnsi="Corbel"/>
          <w:smallCaps w:val="0"/>
          <w:szCs w:val="24"/>
        </w:rPr>
        <w:tab/>
      </w:r>
      <w:r w:rsidRPr="00391EF7">
        <w:rPr>
          <w:rFonts w:ascii="Corbel" w:hAnsi="Corbel"/>
          <w:smallCaps w:val="0"/>
          <w:szCs w:val="24"/>
        </w:rPr>
        <w:t>For</w:t>
      </w:r>
      <w:r w:rsidR="00445970" w:rsidRPr="00391EF7">
        <w:rPr>
          <w:rFonts w:ascii="Corbel" w:hAnsi="Corbel"/>
          <w:smallCaps w:val="0"/>
          <w:szCs w:val="24"/>
        </w:rPr>
        <w:t xml:space="preserve">ma zaliczenia przedmiotu </w:t>
      </w:r>
      <w:r w:rsidRPr="00391EF7">
        <w:rPr>
          <w:rFonts w:ascii="Corbel" w:hAnsi="Corbel"/>
          <w:smallCaps w:val="0"/>
          <w:szCs w:val="24"/>
        </w:rPr>
        <w:t xml:space="preserve"> (z toku) </w:t>
      </w:r>
    </w:p>
    <w:p w14:paraId="21459B5D" w14:textId="77777777" w:rsidR="009C54AE" w:rsidRPr="00391EF7" w:rsidRDefault="004555BD" w:rsidP="008B35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zCs w:val="24"/>
        </w:rPr>
        <w:tab/>
      </w:r>
      <w:r w:rsidRPr="00391EF7">
        <w:rPr>
          <w:rFonts w:ascii="Corbel" w:hAnsi="Corbel"/>
          <w:b w:val="0"/>
          <w:smallCaps w:val="0"/>
          <w:szCs w:val="24"/>
        </w:rPr>
        <w:t>zaliczenie z oceną</w:t>
      </w:r>
    </w:p>
    <w:p w14:paraId="0665FCFB" w14:textId="77777777" w:rsidR="00E960BB" w:rsidRPr="00391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91EF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91EF7" w14:paraId="480D60D8" w14:textId="77777777" w:rsidTr="00745302">
        <w:tc>
          <w:tcPr>
            <w:tcW w:w="9670" w:type="dxa"/>
          </w:tcPr>
          <w:p w14:paraId="11A6D385" w14:textId="77777777" w:rsidR="0085747A" w:rsidRPr="00391EF7" w:rsidRDefault="004555B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przedmiotu: </w:t>
            </w:r>
            <w:r w:rsidR="007D3DC1"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społeczna</w:t>
            </w:r>
          </w:p>
        </w:tc>
      </w:tr>
    </w:tbl>
    <w:p w14:paraId="44491BE8" w14:textId="77777777" w:rsidR="00153C41" w:rsidRPr="00391EF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C05A2A" w14:textId="77777777" w:rsidR="0085747A" w:rsidRPr="00391EF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91EF7">
        <w:rPr>
          <w:rFonts w:ascii="Corbel" w:hAnsi="Corbel"/>
          <w:szCs w:val="24"/>
        </w:rPr>
        <w:t>3.</w:t>
      </w:r>
      <w:r w:rsidR="0085747A" w:rsidRPr="00391EF7">
        <w:rPr>
          <w:rFonts w:ascii="Corbel" w:hAnsi="Corbel"/>
          <w:szCs w:val="24"/>
        </w:rPr>
        <w:t xml:space="preserve"> </w:t>
      </w:r>
      <w:r w:rsidR="00A84C85" w:rsidRPr="00391EF7">
        <w:rPr>
          <w:rFonts w:ascii="Corbel" w:hAnsi="Corbel"/>
          <w:szCs w:val="24"/>
        </w:rPr>
        <w:t>cele, efekty uczenia się</w:t>
      </w:r>
      <w:r w:rsidR="0085747A" w:rsidRPr="00391EF7">
        <w:rPr>
          <w:rFonts w:ascii="Corbel" w:hAnsi="Corbel"/>
          <w:szCs w:val="24"/>
        </w:rPr>
        <w:t xml:space="preserve"> , treści Programowe i stosowane metody Dydaktyczne</w:t>
      </w:r>
    </w:p>
    <w:p w14:paraId="454FD0A7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0476E1" w14:textId="77777777" w:rsidR="00F83B28" w:rsidRPr="00391EF7" w:rsidRDefault="0071620A" w:rsidP="004555BD">
      <w:pPr>
        <w:pStyle w:val="Podpunkty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3.1 </w:t>
      </w:r>
      <w:r w:rsidR="00C05F44" w:rsidRPr="00391EF7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391EF7" w14:paraId="63A59F5F" w14:textId="77777777" w:rsidTr="00923D7D">
        <w:tc>
          <w:tcPr>
            <w:tcW w:w="851" w:type="dxa"/>
            <w:vAlign w:val="center"/>
          </w:tcPr>
          <w:p w14:paraId="205151E8" w14:textId="77777777" w:rsidR="0085747A" w:rsidRPr="00391E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C005A6" w14:textId="77777777" w:rsidR="0085747A" w:rsidRPr="00391EF7" w:rsidRDefault="004555BD" w:rsidP="004555B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Celem przedmiotu jest przygotowanie studentów do tworzenia i rozwijania kultury włączającej w placówkach systemu oświaty.</w:t>
            </w:r>
          </w:p>
        </w:tc>
      </w:tr>
    </w:tbl>
    <w:p w14:paraId="63DFF932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67CC68" w14:textId="77777777" w:rsidR="001D7B54" w:rsidRPr="00391EF7" w:rsidRDefault="009F4610" w:rsidP="0045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 xml:space="preserve">3.2 </w:t>
      </w:r>
      <w:r w:rsidR="001D7B54" w:rsidRPr="00391EF7">
        <w:rPr>
          <w:rFonts w:ascii="Corbel" w:hAnsi="Corbel"/>
          <w:b/>
          <w:sz w:val="24"/>
          <w:szCs w:val="24"/>
        </w:rPr>
        <w:t xml:space="preserve">Efekty </w:t>
      </w:r>
      <w:r w:rsidR="00C05F44" w:rsidRPr="00391EF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91EF7">
        <w:rPr>
          <w:rFonts w:ascii="Corbel" w:hAnsi="Corbel"/>
          <w:b/>
          <w:sz w:val="24"/>
          <w:szCs w:val="24"/>
        </w:rPr>
        <w:t>dla przedmiotu</w:t>
      </w:r>
      <w:r w:rsidR="00445970" w:rsidRPr="00391EF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391EF7" w14:paraId="7E276F8F" w14:textId="77777777" w:rsidTr="0071620A">
        <w:tc>
          <w:tcPr>
            <w:tcW w:w="1701" w:type="dxa"/>
            <w:vAlign w:val="center"/>
          </w:tcPr>
          <w:p w14:paraId="03197213" w14:textId="77777777" w:rsidR="0085747A" w:rsidRPr="00391EF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91EF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91EF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39F08A" w14:textId="77777777" w:rsidR="0085747A" w:rsidRPr="00391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3CD8301" w14:textId="77777777" w:rsidR="0085747A" w:rsidRPr="00391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91EF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555BD" w:rsidRPr="00391EF7" w14:paraId="368399F2" w14:textId="77777777" w:rsidTr="0071620A">
        <w:tc>
          <w:tcPr>
            <w:tcW w:w="1701" w:type="dxa"/>
            <w:vAlign w:val="center"/>
          </w:tcPr>
          <w:p w14:paraId="49EFADFC" w14:textId="77777777" w:rsidR="004555BD" w:rsidRPr="00391EF7" w:rsidRDefault="004555B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AF2720B" w14:textId="319604D1" w:rsidR="004555BD" w:rsidRPr="00391EF7" w:rsidRDefault="0050445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04456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120DCD24" w14:textId="77777777" w:rsidR="004555BD" w:rsidRPr="00391EF7" w:rsidRDefault="004555B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391EF7" w14:paraId="406F5ED3" w14:textId="77777777" w:rsidTr="004555BD">
        <w:tc>
          <w:tcPr>
            <w:tcW w:w="1701" w:type="dxa"/>
            <w:vAlign w:val="center"/>
          </w:tcPr>
          <w:p w14:paraId="71B5B7C5" w14:textId="2B86849F" w:rsidR="0085747A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E13FC12" w14:textId="77777777" w:rsidR="00504456" w:rsidRPr="00504456" w:rsidRDefault="00504456" w:rsidP="005044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D.5.W5. pojęcie kultury organizacyjnej przedszkola, szkoły lub placówki systemu oświaty;</w:t>
            </w:r>
          </w:p>
          <w:p w14:paraId="6357FF1E" w14:textId="173EFA49" w:rsidR="007F722B" w:rsidRPr="00391EF7" w:rsidRDefault="007F722B" w:rsidP="005044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41E31A29" w14:textId="77777777" w:rsidR="0085747A" w:rsidRPr="00391EF7" w:rsidRDefault="007F722B" w:rsidP="004555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85747A" w:rsidRPr="00391EF7" w14:paraId="1FA0EC6A" w14:textId="77777777" w:rsidTr="004555BD">
        <w:tc>
          <w:tcPr>
            <w:tcW w:w="1701" w:type="dxa"/>
            <w:vAlign w:val="center"/>
          </w:tcPr>
          <w:p w14:paraId="0B95ACE2" w14:textId="629AA485" w:rsidR="0085747A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E_02</w:t>
            </w:r>
          </w:p>
        </w:tc>
        <w:tc>
          <w:tcPr>
            <w:tcW w:w="6096" w:type="dxa"/>
          </w:tcPr>
          <w:p w14:paraId="1D952F92" w14:textId="77777777" w:rsidR="00504456" w:rsidRPr="00504456" w:rsidRDefault="00504456" w:rsidP="005044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D.5.W6. rozwój kultury włączającej przedszkola, szkoły lub placówki systemu oświaty</w:t>
            </w:r>
          </w:p>
          <w:p w14:paraId="7F4EA4F7" w14:textId="77777777" w:rsidR="00504456" w:rsidRPr="00504456" w:rsidRDefault="00504456" w:rsidP="005044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i przywódczą rolę dyrektora;</w:t>
            </w:r>
          </w:p>
          <w:p w14:paraId="0816009E" w14:textId="7C00EB83" w:rsidR="0085747A" w:rsidRPr="00391EF7" w:rsidRDefault="0085747A" w:rsidP="007F72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7701EAFD" w14:textId="0A7DFB6D" w:rsidR="0085747A" w:rsidRPr="00391EF7" w:rsidRDefault="00504456" w:rsidP="004555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85747A" w:rsidRPr="00391EF7" w14:paraId="303B6E80" w14:textId="77777777" w:rsidTr="004555BD">
        <w:tc>
          <w:tcPr>
            <w:tcW w:w="1701" w:type="dxa"/>
            <w:vAlign w:val="center"/>
          </w:tcPr>
          <w:p w14:paraId="7B9A65C3" w14:textId="61A67D92" w:rsidR="0085747A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E_</w:t>
            </w:r>
            <w:r w:rsidR="007F722B" w:rsidRPr="00391EF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D3EE013" w14:textId="7F00AFD8" w:rsidR="0085747A" w:rsidRPr="00391EF7" w:rsidRDefault="00504456" w:rsidP="00504456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D.5.W7. założenia teoretyczne, budowę i metodykę stosowania indeksu włączania oraz inne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04456">
              <w:rPr>
                <w:rFonts w:ascii="Corbel" w:hAnsi="Corbel"/>
                <w:sz w:val="24"/>
                <w:szCs w:val="24"/>
              </w:rPr>
              <w:t>narzędzia wspomagające rozwój edukacji włączającej w przedszkolu i szkole;</w:t>
            </w:r>
          </w:p>
        </w:tc>
        <w:tc>
          <w:tcPr>
            <w:tcW w:w="1873" w:type="dxa"/>
            <w:vAlign w:val="center"/>
          </w:tcPr>
          <w:p w14:paraId="19AA2ADF" w14:textId="1E234D5B" w:rsidR="0085747A" w:rsidRPr="00504456" w:rsidRDefault="00504456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04456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</w:tc>
      </w:tr>
      <w:tr w:rsidR="00DA3D52" w:rsidRPr="00391EF7" w14:paraId="52AE7233" w14:textId="77777777" w:rsidTr="004555BD">
        <w:tc>
          <w:tcPr>
            <w:tcW w:w="1701" w:type="dxa"/>
            <w:vAlign w:val="center"/>
          </w:tcPr>
          <w:p w14:paraId="7402E746" w14:textId="77777777" w:rsidR="00DA3D52" w:rsidRPr="00391EF7" w:rsidRDefault="00DA3D5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E6F56BA" w14:textId="7305DF37" w:rsidR="00DA3D52" w:rsidRPr="00504456" w:rsidRDefault="00DA3D52" w:rsidP="005044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005EDF70" w14:textId="77777777" w:rsidR="00DA3D52" w:rsidRPr="00504456" w:rsidRDefault="00DA3D5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DA3D52" w:rsidRPr="00391EF7" w14:paraId="6E757593" w14:textId="77777777" w:rsidTr="004555BD">
        <w:tc>
          <w:tcPr>
            <w:tcW w:w="1701" w:type="dxa"/>
            <w:vAlign w:val="center"/>
          </w:tcPr>
          <w:p w14:paraId="62BE7A03" w14:textId="2563EBB0" w:rsidR="00DA3D52" w:rsidRPr="00391EF7" w:rsidRDefault="008109D7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E_04</w:t>
            </w:r>
          </w:p>
        </w:tc>
        <w:tc>
          <w:tcPr>
            <w:tcW w:w="6096" w:type="dxa"/>
          </w:tcPr>
          <w:p w14:paraId="05B528B3" w14:textId="77777777" w:rsidR="00DA3D52" w:rsidRPr="00DA3D52" w:rsidRDefault="00DA3D52" w:rsidP="00DA3D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D.5.U3. podjąć współpracę z nauczycielami, specjalistami, kadrą pomocniczą, rodzicami</w:t>
            </w:r>
          </w:p>
          <w:p w14:paraId="405BAF7D" w14:textId="03F5620E" w:rsidR="00DA3D52" w:rsidRPr="00DA3D52" w:rsidRDefault="00DA3D52" w:rsidP="001038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lub 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451CF29E" w14:textId="40A0194D" w:rsidR="00DA3D52" w:rsidRDefault="00DA3D5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1868258E" w14:textId="13EB3014" w:rsidR="00DA3D52" w:rsidRPr="00504456" w:rsidRDefault="00DA3D5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PS.U10.</w:t>
            </w:r>
          </w:p>
        </w:tc>
      </w:tr>
      <w:tr w:rsidR="00DA3D52" w:rsidRPr="00391EF7" w14:paraId="431806DC" w14:textId="77777777" w:rsidTr="004555BD">
        <w:tc>
          <w:tcPr>
            <w:tcW w:w="1701" w:type="dxa"/>
            <w:vAlign w:val="center"/>
          </w:tcPr>
          <w:p w14:paraId="4EBD3983" w14:textId="7B85CFC7" w:rsidR="00DA3D52" w:rsidRPr="00391EF7" w:rsidRDefault="008109D7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E_05</w:t>
            </w:r>
          </w:p>
        </w:tc>
        <w:tc>
          <w:tcPr>
            <w:tcW w:w="6096" w:type="dxa"/>
          </w:tcPr>
          <w:p w14:paraId="4C544123" w14:textId="0D39F840" w:rsidR="00DA3D52" w:rsidRPr="00DA3D52" w:rsidRDefault="00DA3D52" w:rsidP="001038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D.5.U4. tworzyć szkolne bazy zasobów metodycznych dla edukacji włączającej;</w:t>
            </w:r>
          </w:p>
        </w:tc>
        <w:tc>
          <w:tcPr>
            <w:tcW w:w="1873" w:type="dxa"/>
            <w:vAlign w:val="center"/>
          </w:tcPr>
          <w:p w14:paraId="14A11D53" w14:textId="77777777" w:rsidR="00DA3D52" w:rsidRDefault="00DA3D52" w:rsidP="00DA3D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5753C0CB" w14:textId="03EEB8B2" w:rsidR="00DA3D52" w:rsidRPr="00504456" w:rsidRDefault="00DA3D52" w:rsidP="00DA3D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PS.U10.</w:t>
            </w:r>
          </w:p>
        </w:tc>
      </w:tr>
      <w:tr w:rsidR="00DA3D52" w:rsidRPr="00391EF7" w14:paraId="11AC6868" w14:textId="77777777" w:rsidTr="004555BD">
        <w:tc>
          <w:tcPr>
            <w:tcW w:w="1701" w:type="dxa"/>
            <w:vAlign w:val="center"/>
          </w:tcPr>
          <w:p w14:paraId="0F9E856F" w14:textId="7FFAB4EA" w:rsidR="00DA3D52" w:rsidRPr="00391EF7" w:rsidRDefault="008109D7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E_06</w:t>
            </w:r>
          </w:p>
        </w:tc>
        <w:tc>
          <w:tcPr>
            <w:tcW w:w="6096" w:type="dxa"/>
          </w:tcPr>
          <w:p w14:paraId="35B46391" w14:textId="77777777" w:rsidR="00DA3D52" w:rsidRPr="00DA3D52" w:rsidRDefault="00DA3D52" w:rsidP="00DA3D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D.5.U5. dbać o miejsce i rangę przedszkola, szkoły lub placówki systemu oświaty</w:t>
            </w:r>
          </w:p>
          <w:p w14:paraId="4F71BA48" w14:textId="645C825F" w:rsidR="00DA3D52" w:rsidRPr="00DA3D52" w:rsidRDefault="00DA3D52" w:rsidP="00DA3D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w środowisku lokalnym.</w:t>
            </w:r>
          </w:p>
        </w:tc>
        <w:tc>
          <w:tcPr>
            <w:tcW w:w="1873" w:type="dxa"/>
            <w:vAlign w:val="center"/>
          </w:tcPr>
          <w:p w14:paraId="78303956" w14:textId="77777777" w:rsidR="00DA3D52" w:rsidRDefault="00DA3D52" w:rsidP="00DA3D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59043685" w14:textId="6D148CAE" w:rsidR="00DA3D52" w:rsidRPr="00504456" w:rsidRDefault="00DA3D52" w:rsidP="00DA3D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PS.U10.</w:t>
            </w:r>
          </w:p>
        </w:tc>
      </w:tr>
      <w:tr w:rsidR="00DA3D52" w:rsidRPr="00391EF7" w14:paraId="589E930B" w14:textId="77777777" w:rsidTr="004555BD">
        <w:tc>
          <w:tcPr>
            <w:tcW w:w="1701" w:type="dxa"/>
            <w:vAlign w:val="center"/>
          </w:tcPr>
          <w:p w14:paraId="52F59722" w14:textId="77777777" w:rsidR="00DA3D52" w:rsidRPr="00391EF7" w:rsidRDefault="00DA3D5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2B3C52D" w14:textId="41AF93AB" w:rsidR="00DA3D52" w:rsidRPr="00DA3D52" w:rsidRDefault="00DA3D52" w:rsidP="00DA3D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1007F5C7" w14:textId="77777777" w:rsidR="00DA3D52" w:rsidRDefault="00DA3D52" w:rsidP="00DA3D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35A01050" w14:textId="666A6DB1" w:rsidR="00DA3D52" w:rsidRDefault="00DA3D52" w:rsidP="00DA3D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DA3D52" w:rsidRPr="00391EF7" w14:paraId="7ACBCB0C" w14:textId="77777777" w:rsidTr="004555BD">
        <w:tc>
          <w:tcPr>
            <w:tcW w:w="1701" w:type="dxa"/>
            <w:vAlign w:val="center"/>
          </w:tcPr>
          <w:p w14:paraId="1F03559D" w14:textId="4DD42BC2" w:rsidR="00DA3D52" w:rsidRPr="00391EF7" w:rsidRDefault="008109D7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E_07</w:t>
            </w:r>
          </w:p>
        </w:tc>
        <w:tc>
          <w:tcPr>
            <w:tcW w:w="6096" w:type="dxa"/>
          </w:tcPr>
          <w:p w14:paraId="5DF82DCB" w14:textId="6637FEE1" w:rsidR="00DA3D52" w:rsidRPr="00DA3D52" w:rsidRDefault="00DA3D52" w:rsidP="001038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D.5.K2. podejmowania działań na rzecz przedszkola, szkoły lub placówki systemu oświaty;</w:t>
            </w:r>
          </w:p>
        </w:tc>
        <w:tc>
          <w:tcPr>
            <w:tcW w:w="1873" w:type="dxa"/>
            <w:vAlign w:val="center"/>
          </w:tcPr>
          <w:p w14:paraId="34D7BF09" w14:textId="77777777" w:rsidR="001038C0" w:rsidRDefault="001038C0" w:rsidP="001038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1501A2B6" w14:textId="53C89CDA" w:rsidR="00DA3D52" w:rsidRDefault="001038C0" w:rsidP="001038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DA3D52" w:rsidRPr="00391EF7" w14:paraId="13EC56F5" w14:textId="77777777" w:rsidTr="004555BD">
        <w:tc>
          <w:tcPr>
            <w:tcW w:w="1701" w:type="dxa"/>
            <w:vAlign w:val="center"/>
          </w:tcPr>
          <w:p w14:paraId="6E412DAB" w14:textId="795126B0" w:rsidR="00DA3D52" w:rsidRPr="00391EF7" w:rsidRDefault="008109D7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E_08</w:t>
            </w:r>
          </w:p>
        </w:tc>
        <w:tc>
          <w:tcPr>
            <w:tcW w:w="6096" w:type="dxa"/>
          </w:tcPr>
          <w:p w14:paraId="284CCD75" w14:textId="77777777" w:rsidR="00DA3D52" w:rsidRPr="00DA3D52" w:rsidRDefault="00DA3D52" w:rsidP="00DA3D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D.5.K3. współpracy z nauczycielami, specjalistami, kadrą pomocniczą, rodzicami lub</w:t>
            </w:r>
          </w:p>
          <w:p w14:paraId="5581F726" w14:textId="53470281" w:rsidR="00DA3D52" w:rsidRPr="00DA3D52" w:rsidRDefault="00DA3D52" w:rsidP="001038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52363634" w14:textId="77777777" w:rsidR="001038C0" w:rsidRDefault="001038C0" w:rsidP="001038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75F35AB9" w14:textId="04CA4F06" w:rsidR="00DA3D52" w:rsidRDefault="001038C0" w:rsidP="001038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DA3D52" w:rsidRPr="00391EF7" w14:paraId="6EB10AED" w14:textId="77777777" w:rsidTr="004555BD">
        <w:tc>
          <w:tcPr>
            <w:tcW w:w="1701" w:type="dxa"/>
            <w:vAlign w:val="center"/>
          </w:tcPr>
          <w:p w14:paraId="7247F2D4" w14:textId="79664609" w:rsidR="00DA3D52" w:rsidRPr="00391EF7" w:rsidRDefault="008109D7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E_09</w:t>
            </w:r>
          </w:p>
        </w:tc>
        <w:tc>
          <w:tcPr>
            <w:tcW w:w="6096" w:type="dxa"/>
          </w:tcPr>
          <w:p w14:paraId="4D3BAA46" w14:textId="4C513E96" w:rsidR="00DA3D52" w:rsidRPr="00DA3D52" w:rsidRDefault="00DA3D52" w:rsidP="00DA3D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D.5.K4. kształtowania postaw społecznych wobec dzieci i uczniów z niepełnosprawnościami.</w:t>
            </w:r>
          </w:p>
        </w:tc>
        <w:tc>
          <w:tcPr>
            <w:tcW w:w="1873" w:type="dxa"/>
            <w:vAlign w:val="center"/>
          </w:tcPr>
          <w:p w14:paraId="60463C65" w14:textId="77777777" w:rsidR="001038C0" w:rsidRDefault="001038C0" w:rsidP="001038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050011A1" w14:textId="0187D6C5" w:rsidR="00DA3D52" w:rsidRDefault="001038C0" w:rsidP="001038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</w:tbl>
    <w:p w14:paraId="730AF4E5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61F194" w14:textId="77777777" w:rsidR="0085747A" w:rsidRPr="00391EF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>3.3</w:t>
      </w:r>
      <w:r w:rsidR="001D7B54" w:rsidRPr="00391EF7">
        <w:rPr>
          <w:rFonts w:ascii="Corbel" w:hAnsi="Corbel"/>
          <w:b/>
          <w:sz w:val="24"/>
          <w:szCs w:val="24"/>
        </w:rPr>
        <w:t xml:space="preserve"> </w:t>
      </w:r>
      <w:r w:rsidR="0085747A" w:rsidRPr="00391EF7">
        <w:rPr>
          <w:rFonts w:ascii="Corbel" w:hAnsi="Corbel"/>
          <w:b/>
          <w:sz w:val="24"/>
          <w:szCs w:val="24"/>
        </w:rPr>
        <w:t>T</w:t>
      </w:r>
      <w:r w:rsidR="001D7B54" w:rsidRPr="00391EF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91EF7">
        <w:rPr>
          <w:rFonts w:ascii="Corbel" w:hAnsi="Corbel"/>
          <w:sz w:val="24"/>
          <w:szCs w:val="24"/>
        </w:rPr>
        <w:t xml:space="preserve">  </w:t>
      </w:r>
    </w:p>
    <w:p w14:paraId="767D5BF5" w14:textId="77777777" w:rsidR="004555BD" w:rsidRPr="00391EF7" w:rsidRDefault="004555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23DB1C0" w14:textId="77777777" w:rsidR="00675843" w:rsidRPr="00391EF7" w:rsidRDefault="0085747A" w:rsidP="008B35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Problematyka wykładu </w:t>
      </w:r>
      <w:r w:rsidR="008B35B4" w:rsidRPr="00391EF7">
        <w:rPr>
          <w:rFonts w:ascii="Corbel" w:hAnsi="Corbel"/>
          <w:sz w:val="24"/>
          <w:szCs w:val="24"/>
        </w:rPr>
        <w:t xml:space="preserve">- </w:t>
      </w:r>
      <w:r w:rsidR="004555BD" w:rsidRPr="00391EF7">
        <w:rPr>
          <w:rFonts w:ascii="Corbel" w:hAnsi="Corbel"/>
          <w:sz w:val="24"/>
          <w:szCs w:val="24"/>
        </w:rPr>
        <w:t>nie dotyczy</w:t>
      </w:r>
    </w:p>
    <w:p w14:paraId="53D8F461" w14:textId="77777777" w:rsidR="00420FC7" w:rsidRPr="00391EF7" w:rsidRDefault="00420FC7" w:rsidP="00420FC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242114" w14:textId="77777777" w:rsidR="0085747A" w:rsidRPr="00391EF7" w:rsidRDefault="0085747A" w:rsidP="004555B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Problematyka </w:t>
      </w:r>
      <w:r w:rsidR="004555BD" w:rsidRPr="00391EF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391EF7" w14:paraId="5DB567A3" w14:textId="77777777" w:rsidTr="00923D7D">
        <w:tc>
          <w:tcPr>
            <w:tcW w:w="9639" w:type="dxa"/>
          </w:tcPr>
          <w:p w14:paraId="1615CF10" w14:textId="77777777" w:rsidR="0085747A" w:rsidRPr="00391EF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Treści merytoryczne</w:t>
            </w:r>
            <w:r w:rsidR="004555BD" w:rsidRPr="00391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94D3B" w:rsidRPr="00391EF7" w14:paraId="7FC05E5A" w14:textId="77777777" w:rsidTr="00923D7D">
        <w:tc>
          <w:tcPr>
            <w:tcW w:w="9639" w:type="dxa"/>
          </w:tcPr>
          <w:p w14:paraId="78556995" w14:textId="276CEFA0" w:rsidR="00F94D3B" w:rsidRPr="00391EF7" w:rsidRDefault="00F94D3B" w:rsidP="00F94D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Grupa społeczna – jej struktura, zróżnicowanie, dynamika procesów grupowych.</w:t>
            </w:r>
          </w:p>
        </w:tc>
      </w:tr>
      <w:tr w:rsidR="00F94D3B" w:rsidRPr="00391EF7" w14:paraId="1B5F5B2C" w14:textId="77777777" w:rsidTr="00923D7D">
        <w:tc>
          <w:tcPr>
            <w:tcW w:w="9639" w:type="dxa"/>
          </w:tcPr>
          <w:p w14:paraId="7322DC03" w14:textId="1931A338" w:rsidR="00F94D3B" w:rsidRPr="00391EF7" w:rsidRDefault="00F94D3B" w:rsidP="00F94D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Myślenie grupowe – szanse i zagrożenia.</w:t>
            </w:r>
          </w:p>
        </w:tc>
      </w:tr>
      <w:tr w:rsidR="00F94D3B" w:rsidRPr="00391EF7" w14:paraId="7459E944" w14:textId="77777777" w:rsidTr="00923D7D">
        <w:tc>
          <w:tcPr>
            <w:tcW w:w="9639" w:type="dxa"/>
          </w:tcPr>
          <w:p w14:paraId="66C0250A" w14:textId="204F69DF" w:rsidR="00F94D3B" w:rsidRPr="00391EF7" w:rsidRDefault="00F94D3B" w:rsidP="00F94D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lastRenderedPageBreak/>
              <w:t>Kultura organizacyjna placówki – podstawowe założenia.</w:t>
            </w:r>
          </w:p>
        </w:tc>
      </w:tr>
      <w:tr w:rsidR="00F94D3B" w:rsidRPr="00391EF7" w14:paraId="6FAC8565" w14:textId="77777777" w:rsidTr="00923D7D">
        <w:tc>
          <w:tcPr>
            <w:tcW w:w="9639" w:type="dxa"/>
          </w:tcPr>
          <w:p w14:paraId="3D368581" w14:textId="219D5147" w:rsidR="00F94D3B" w:rsidRPr="00391EF7" w:rsidRDefault="00F94D3B" w:rsidP="00F94D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Szkoła jako zbiorowość formalna i nieformalna – uwarunkowania, procesy, organizacja.</w:t>
            </w:r>
          </w:p>
        </w:tc>
      </w:tr>
      <w:tr w:rsidR="00F94D3B" w:rsidRPr="00391EF7" w14:paraId="7F4E0852" w14:textId="77777777" w:rsidTr="00923D7D">
        <w:tc>
          <w:tcPr>
            <w:tcW w:w="9639" w:type="dxa"/>
          </w:tcPr>
          <w:p w14:paraId="464FD292" w14:textId="2B43CC4A" w:rsidR="00F94D3B" w:rsidRPr="00391EF7" w:rsidRDefault="00F94D3B" w:rsidP="00F94D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Zróżnicowanie kulturowe środowiska szkolnego – pochodzenie społeczne uczniów, ubóstwo i jego wpływ na funkcjonowanie społeczne, dwujęzyczność/dwukulturowość, media a funkcjonowanie społeczne uczniów, środowisko lokalne szkoły (miejsce funkcjonowania szkoły).  </w:t>
            </w:r>
          </w:p>
        </w:tc>
      </w:tr>
      <w:tr w:rsidR="00F94D3B" w:rsidRPr="00391EF7" w14:paraId="66C21AF7" w14:textId="77777777" w:rsidTr="00923D7D">
        <w:tc>
          <w:tcPr>
            <w:tcW w:w="9639" w:type="dxa"/>
          </w:tcPr>
          <w:p w14:paraId="57EAD389" w14:textId="6300EEE6" w:rsidR="00F94D3B" w:rsidRPr="00391EF7" w:rsidRDefault="00F94D3B" w:rsidP="00F94D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Zarządzanie różnorodnością w szkole. </w:t>
            </w:r>
          </w:p>
        </w:tc>
      </w:tr>
    </w:tbl>
    <w:p w14:paraId="0667173C" w14:textId="77777777" w:rsidR="00350E92" w:rsidRPr="00391EF7" w:rsidRDefault="00350E9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BF30F6C" w14:textId="77777777" w:rsidR="0085747A" w:rsidRPr="00391EF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>3.4 Metody dydaktyczne</w:t>
      </w:r>
      <w:r w:rsidRPr="00391EF7">
        <w:rPr>
          <w:rFonts w:ascii="Corbel" w:hAnsi="Corbel"/>
          <w:b w:val="0"/>
          <w:smallCaps w:val="0"/>
          <w:szCs w:val="24"/>
        </w:rPr>
        <w:t xml:space="preserve"> </w:t>
      </w:r>
    </w:p>
    <w:p w14:paraId="76A365AB" w14:textId="77777777" w:rsidR="007E4ED2" w:rsidRPr="00391EF7" w:rsidRDefault="004555BD" w:rsidP="004555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mallCaps w:val="0"/>
          <w:szCs w:val="24"/>
        </w:rPr>
        <w:t>analiza tekstów z dyskusją</w:t>
      </w:r>
      <w:r w:rsidR="007E4ED2" w:rsidRPr="00391EF7">
        <w:rPr>
          <w:rFonts w:ascii="Corbel" w:hAnsi="Corbel"/>
          <w:b w:val="0"/>
          <w:smallCaps w:val="0"/>
          <w:szCs w:val="24"/>
        </w:rPr>
        <w:t>, warsztaty, gry dydaktyczne</w:t>
      </w:r>
    </w:p>
    <w:p w14:paraId="75803D3D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BA518F" w14:textId="77777777" w:rsidR="0085747A" w:rsidRPr="00391EF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 </w:t>
      </w:r>
      <w:r w:rsidR="0085747A" w:rsidRPr="00391EF7">
        <w:rPr>
          <w:rFonts w:ascii="Corbel" w:hAnsi="Corbel"/>
          <w:smallCaps w:val="0"/>
          <w:szCs w:val="24"/>
        </w:rPr>
        <w:t>METODY I KRYTERIA OCENY</w:t>
      </w:r>
      <w:r w:rsidR="009F4610" w:rsidRPr="00391EF7">
        <w:rPr>
          <w:rFonts w:ascii="Corbel" w:hAnsi="Corbel"/>
          <w:smallCaps w:val="0"/>
          <w:szCs w:val="24"/>
        </w:rPr>
        <w:t xml:space="preserve"> </w:t>
      </w:r>
    </w:p>
    <w:p w14:paraId="2DD7B34B" w14:textId="77777777" w:rsidR="00923D7D" w:rsidRPr="00391EF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05FDA4" w14:textId="77777777" w:rsidR="0085747A" w:rsidRPr="00391EF7" w:rsidRDefault="0085747A" w:rsidP="0045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91EF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391EF7" w14:paraId="301DACC1" w14:textId="77777777" w:rsidTr="00C05F44">
        <w:tc>
          <w:tcPr>
            <w:tcW w:w="1985" w:type="dxa"/>
            <w:vAlign w:val="center"/>
          </w:tcPr>
          <w:p w14:paraId="4BE05BA9" w14:textId="77777777" w:rsidR="0085747A" w:rsidRPr="00391EF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294F7D" w14:textId="77777777" w:rsidR="0085747A" w:rsidRPr="00391EF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DB5A3B" w14:textId="77777777" w:rsidR="0085747A" w:rsidRPr="00391EF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2171F6" w14:textId="77777777" w:rsidR="004555BD" w:rsidRPr="00391EF7" w:rsidRDefault="0085747A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E4ED2" w:rsidRPr="00391EF7" w14:paraId="610B7E78" w14:textId="77777777" w:rsidTr="00C05F44">
        <w:tc>
          <w:tcPr>
            <w:tcW w:w="1985" w:type="dxa"/>
          </w:tcPr>
          <w:p w14:paraId="7D793F67" w14:textId="77777777" w:rsidR="007E4ED2" w:rsidRPr="00391EF7" w:rsidRDefault="007E4ED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91EF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2F8243B6" w14:textId="08D52570" w:rsidR="007E4ED2" w:rsidRPr="00391EF7" w:rsidRDefault="007E4ED2" w:rsidP="001364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3217">
              <w:rPr>
                <w:rFonts w:ascii="Corbel" w:hAnsi="Corbel"/>
                <w:b w:val="0"/>
                <w:szCs w:val="24"/>
              </w:rPr>
              <w:t xml:space="preserve">obserwacja </w:t>
            </w:r>
            <w:r w:rsidR="00B37ADB" w:rsidRPr="00103217">
              <w:rPr>
                <w:rFonts w:ascii="Corbel" w:hAnsi="Corbel"/>
                <w:b w:val="0"/>
                <w:szCs w:val="24"/>
              </w:rPr>
              <w:t xml:space="preserve">w trakcie </w:t>
            </w:r>
            <w:r w:rsidRPr="00103217">
              <w:rPr>
                <w:rFonts w:ascii="Corbel" w:hAnsi="Corbel"/>
                <w:b w:val="0"/>
                <w:szCs w:val="24"/>
              </w:rPr>
              <w:t xml:space="preserve"> zajęć</w:t>
            </w:r>
            <w:r w:rsidR="00B37ADB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336C692C" w14:textId="77777777" w:rsidR="007E4ED2" w:rsidRPr="00391EF7" w:rsidRDefault="004555BD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E4ED2" w:rsidRPr="00391EF7" w14:paraId="2627EB0A" w14:textId="77777777" w:rsidTr="00C05F44">
        <w:tc>
          <w:tcPr>
            <w:tcW w:w="1985" w:type="dxa"/>
          </w:tcPr>
          <w:p w14:paraId="10FFB85C" w14:textId="77777777" w:rsidR="007E4ED2" w:rsidRPr="00391EF7" w:rsidRDefault="007E4ED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D505114" w14:textId="3CD72EC3" w:rsidR="007E4ED2" w:rsidRPr="00391EF7" w:rsidRDefault="007E4ED2" w:rsidP="001364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4D4333D2" w14:textId="77777777" w:rsidR="007E4ED2" w:rsidRPr="00391EF7" w:rsidRDefault="004555BD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E4ED2" w:rsidRPr="00391EF7" w14:paraId="4C01EAD4" w14:textId="77777777" w:rsidTr="00C05F44">
        <w:tc>
          <w:tcPr>
            <w:tcW w:w="1985" w:type="dxa"/>
          </w:tcPr>
          <w:p w14:paraId="647099C0" w14:textId="77777777" w:rsidR="007E4ED2" w:rsidRPr="00391EF7" w:rsidRDefault="007E4ED2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EC740A7" w14:textId="2629CA1B" w:rsidR="007E4ED2" w:rsidRPr="00391EF7" w:rsidRDefault="007E4ED2" w:rsidP="001364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4D0821B5" w14:textId="77777777" w:rsidR="007E4ED2" w:rsidRPr="00391EF7" w:rsidRDefault="004555BD" w:rsidP="0045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F2483" w:rsidRPr="00391EF7" w14:paraId="38DE5021" w14:textId="77777777" w:rsidTr="00BB63E2">
        <w:tc>
          <w:tcPr>
            <w:tcW w:w="1985" w:type="dxa"/>
            <w:vAlign w:val="center"/>
          </w:tcPr>
          <w:p w14:paraId="7F854395" w14:textId="211D3952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E_04</w:t>
            </w:r>
          </w:p>
        </w:tc>
        <w:tc>
          <w:tcPr>
            <w:tcW w:w="5528" w:type="dxa"/>
          </w:tcPr>
          <w:p w14:paraId="367EA99C" w14:textId="2C3B2A6D" w:rsidR="006F2483" w:rsidRPr="00391EF7" w:rsidRDefault="006F2483" w:rsidP="006F24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343D9087" w14:textId="25DA61D7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F2483" w:rsidRPr="00391EF7" w14:paraId="2046D337" w14:textId="77777777" w:rsidTr="00BB63E2">
        <w:tc>
          <w:tcPr>
            <w:tcW w:w="1985" w:type="dxa"/>
            <w:vAlign w:val="center"/>
          </w:tcPr>
          <w:p w14:paraId="0A5ACD0F" w14:textId="792CB9E8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E_05</w:t>
            </w:r>
          </w:p>
        </w:tc>
        <w:tc>
          <w:tcPr>
            <w:tcW w:w="5528" w:type="dxa"/>
          </w:tcPr>
          <w:p w14:paraId="587976B7" w14:textId="74D76F69" w:rsidR="006F2483" w:rsidRPr="00391EF7" w:rsidRDefault="006F2483" w:rsidP="006F24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46CC2225" w14:textId="7AEA59F0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F2483" w:rsidRPr="00391EF7" w14:paraId="258A7203" w14:textId="77777777" w:rsidTr="00BB63E2">
        <w:tc>
          <w:tcPr>
            <w:tcW w:w="1985" w:type="dxa"/>
            <w:vAlign w:val="center"/>
          </w:tcPr>
          <w:p w14:paraId="12709951" w14:textId="43E4DF2F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E_06</w:t>
            </w:r>
          </w:p>
        </w:tc>
        <w:tc>
          <w:tcPr>
            <w:tcW w:w="5528" w:type="dxa"/>
          </w:tcPr>
          <w:p w14:paraId="04B66696" w14:textId="07DA0ADB" w:rsidR="006F2483" w:rsidRPr="00391EF7" w:rsidRDefault="006F2483" w:rsidP="006F24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648A37C5" w14:textId="2CC30FF9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F2483" w:rsidRPr="00391EF7" w14:paraId="75ECC131" w14:textId="77777777" w:rsidTr="00BB63E2">
        <w:tc>
          <w:tcPr>
            <w:tcW w:w="1985" w:type="dxa"/>
            <w:vAlign w:val="center"/>
          </w:tcPr>
          <w:p w14:paraId="3F2C01A2" w14:textId="383DA9D3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E_07</w:t>
            </w:r>
          </w:p>
        </w:tc>
        <w:tc>
          <w:tcPr>
            <w:tcW w:w="5528" w:type="dxa"/>
          </w:tcPr>
          <w:p w14:paraId="164766D7" w14:textId="52DF22D6" w:rsidR="006F2483" w:rsidRPr="00391EF7" w:rsidRDefault="006F2483" w:rsidP="006F24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4C41086B" w14:textId="42189436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F2483" w:rsidRPr="00391EF7" w14:paraId="527717B7" w14:textId="77777777" w:rsidTr="00BB63E2">
        <w:tc>
          <w:tcPr>
            <w:tcW w:w="1985" w:type="dxa"/>
            <w:vAlign w:val="center"/>
          </w:tcPr>
          <w:p w14:paraId="1D168691" w14:textId="30A8D759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E_08</w:t>
            </w:r>
          </w:p>
        </w:tc>
        <w:tc>
          <w:tcPr>
            <w:tcW w:w="5528" w:type="dxa"/>
          </w:tcPr>
          <w:p w14:paraId="043520CD" w14:textId="55485D2F" w:rsidR="006F2483" w:rsidRPr="00391EF7" w:rsidRDefault="006F2483" w:rsidP="006F24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05380DD3" w14:textId="02D10989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F2483" w:rsidRPr="00391EF7" w14:paraId="79C34560" w14:textId="77777777" w:rsidTr="00BB63E2">
        <w:tc>
          <w:tcPr>
            <w:tcW w:w="1985" w:type="dxa"/>
            <w:vAlign w:val="center"/>
          </w:tcPr>
          <w:p w14:paraId="0836B102" w14:textId="585A470D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E_09</w:t>
            </w:r>
          </w:p>
        </w:tc>
        <w:tc>
          <w:tcPr>
            <w:tcW w:w="5528" w:type="dxa"/>
          </w:tcPr>
          <w:p w14:paraId="35315239" w14:textId="542BAE10" w:rsidR="006F2483" w:rsidRPr="00391EF7" w:rsidRDefault="006F2483" w:rsidP="006F24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="00103217"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402C2CE6" w14:textId="252E6862" w:rsidR="006F2483" w:rsidRPr="00391EF7" w:rsidRDefault="006F2483" w:rsidP="006F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9AAB33" w14:textId="77777777" w:rsidR="00923D7D" w:rsidRPr="00391EF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A67162" w14:textId="77777777" w:rsidR="00923D7D" w:rsidRPr="00391EF7" w:rsidRDefault="003E1941" w:rsidP="0045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4.2 </w:t>
      </w:r>
      <w:r w:rsidR="0085747A" w:rsidRPr="00391EF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91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91EF7" w14:paraId="4681BF53" w14:textId="77777777" w:rsidTr="00923D7D">
        <w:tc>
          <w:tcPr>
            <w:tcW w:w="9670" w:type="dxa"/>
          </w:tcPr>
          <w:p w14:paraId="00D6E94C" w14:textId="77777777" w:rsidR="007E4ED2" w:rsidRDefault="007E4ED2" w:rsidP="007E4E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Zaliczenie uzyska student </w:t>
            </w:r>
            <w:r w:rsidRPr="00103217">
              <w:rPr>
                <w:rFonts w:ascii="Corbel" w:hAnsi="Corbel"/>
                <w:b w:val="0"/>
                <w:smallCaps w:val="0"/>
                <w:szCs w:val="24"/>
              </w:rPr>
              <w:t>aktywnie uczestniczący w zajęciach, na podstawie oceny  samodzielnie lub w zespole 2,3 osobowym zaprojektowanego modelu wsparcia edukacji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 włączającej.</w:t>
            </w:r>
            <w:r w:rsidR="008B35B4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formie</w:t>
            </w:r>
            <w:r w:rsidR="001760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33E0FA3" w14:textId="77777777" w:rsidR="00176094" w:rsidRDefault="00176094" w:rsidP="007E4E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C0C095" w14:textId="77777777" w:rsidR="00176094" w:rsidRPr="00D74862" w:rsidRDefault="00176094" w:rsidP="001760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0A8E1E8" w14:textId="77777777" w:rsidR="00176094" w:rsidRPr="00D74862" w:rsidRDefault="00176094" w:rsidP="001760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9EF550D" w14:textId="77777777" w:rsidR="00176094" w:rsidRPr="00D74862" w:rsidRDefault="00176094" w:rsidP="001760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D9EB069" w14:textId="77777777" w:rsidR="00176094" w:rsidRPr="00D74862" w:rsidRDefault="00176094" w:rsidP="001760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BE27A12" w14:textId="77777777" w:rsidR="00176094" w:rsidRPr="00D74862" w:rsidRDefault="00176094" w:rsidP="001760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A71DAC9" w14:textId="77777777" w:rsidR="00176094" w:rsidRPr="00D74862" w:rsidRDefault="00176094" w:rsidP="001760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C94E948" w14:textId="3EEABAF4" w:rsidR="00176094" w:rsidRPr="00D74862" w:rsidRDefault="00176094" w:rsidP="001760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7C651C4" w14:textId="77777777" w:rsidR="00176094" w:rsidRPr="00D74862" w:rsidRDefault="00176094" w:rsidP="00176094">
            <w:pPr>
              <w:spacing w:after="0" w:line="240" w:lineRule="auto"/>
              <w:rPr>
                <w:rFonts w:ascii="Corbel" w:hAnsi="Corbel"/>
              </w:rPr>
            </w:pPr>
          </w:p>
          <w:p w14:paraId="5E3B812D" w14:textId="77777777" w:rsidR="00176094" w:rsidRPr="00D74862" w:rsidRDefault="00176094" w:rsidP="00176094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2BD7854C" w14:textId="77777777" w:rsidR="00176094" w:rsidRPr="003D1232" w:rsidRDefault="00176094" w:rsidP="00176094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0621884F" w14:textId="77777777" w:rsidR="00176094" w:rsidRPr="003D1232" w:rsidRDefault="00176094" w:rsidP="0017609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F76EE0E" w14:textId="77777777" w:rsidR="00176094" w:rsidRPr="003D1232" w:rsidRDefault="00176094" w:rsidP="0017609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0976122" w14:textId="77777777" w:rsidR="00176094" w:rsidRPr="003D1232" w:rsidRDefault="00176094" w:rsidP="0017609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6A762B38" w14:textId="77777777" w:rsidR="00176094" w:rsidRPr="003D1232" w:rsidRDefault="00176094" w:rsidP="0017609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3,0 - Projekt opracowany zdecydowanie pod kierunkiem nauczyciela. Student wymagał stałej pomocy na </w:t>
            </w:r>
            <w:r w:rsidRPr="003D1232">
              <w:rPr>
                <w:rFonts w:ascii="Corbel" w:hAnsi="Corbel"/>
              </w:rPr>
              <w:lastRenderedPageBreak/>
              <w:t>każdym etapie projektu;</w:t>
            </w:r>
          </w:p>
          <w:p w14:paraId="5264E353" w14:textId="77777777" w:rsidR="00176094" w:rsidRDefault="00176094" w:rsidP="0017609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34589CBD" w14:textId="5C0305F3" w:rsidR="00176094" w:rsidRPr="00391EF7" w:rsidRDefault="00176094" w:rsidP="007E4E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A95A39F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B30E1C" w14:textId="77777777" w:rsidR="0085747A" w:rsidRPr="00391EF7" w:rsidRDefault="0085747A" w:rsidP="00350E9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 xml:space="preserve">5. </w:t>
      </w:r>
      <w:r w:rsidR="00C61DC5" w:rsidRPr="00391EF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391EF7" w14:paraId="0D9DFCD6" w14:textId="77777777" w:rsidTr="003E1941">
        <w:tc>
          <w:tcPr>
            <w:tcW w:w="4962" w:type="dxa"/>
            <w:vAlign w:val="center"/>
          </w:tcPr>
          <w:p w14:paraId="4531320C" w14:textId="77777777" w:rsidR="0085747A" w:rsidRPr="00391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91EF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91EF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B59C317" w14:textId="77777777" w:rsidR="0085747A" w:rsidRPr="00391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91EF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91E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91EF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91EF7" w14:paraId="675893C2" w14:textId="77777777" w:rsidTr="00350E92">
        <w:tc>
          <w:tcPr>
            <w:tcW w:w="4962" w:type="dxa"/>
          </w:tcPr>
          <w:p w14:paraId="00F9490E" w14:textId="77777777" w:rsidR="0085747A" w:rsidRPr="00391EF7" w:rsidRDefault="00C61DC5" w:rsidP="004F52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G</w:t>
            </w:r>
            <w:r w:rsidR="0085747A" w:rsidRPr="00391EF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91EF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91EF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91EF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7674511C" w14:textId="77777777" w:rsidR="0085747A" w:rsidRPr="00391EF7" w:rsidRDefault="00E70C74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91EF7" w14:paraId="3C53E52E" w14:textId="77777777" w:rsidTr="00350E92">
        <w:tc>
          <w:tcPr>
            <w:tcW w:w="4962" w:type="dxa"/>
          </w:tcPr>
          <w:p w14:paraId="4C297722" w14:textId="77777777" w:rsidR="00C61DC5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91EF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CC1E47" w14:textId="77777777" w:rsidR="00C61DC5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AB27C35" w14:textId="77777777" w:rsidR="00C61DC5" w:rsidRPr="00391EF7" w:rsidRDefault="00350E92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91EF7" w14:paraId="2C9F4287" w14:textId="77777777" w:rsidTr="00350E92">
        <w:tc>
          <w:tcPr>
            <w:tcW w:w="4962" w:type="dxa"/>
          </w:tcPr>
          <w:p w14:paraId="798BED13" w14:textId="77777777" w:rsidR="0071620A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91EF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91EF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50E92" w:rsidRPr="00391EF7">
              <w:rPr>
                <w:rFonts w:ascii="Corbel" w:hAnsi="Corbel"/>
                <w:sz w:val="24"/>
                <w:szCs w:val="24"/>
              </w:rPr>
              <w:t>:</w:t>
            </w:r>
          </w:p>
          <w:p w14:paraId="0812EA2A" w14:textId="77777777" w:rsidR="002847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8AE1543" w14:textId="77777777" w:rsidR="00C61DC5" w:rsidRPr="00391EF7" w:rsidRDefault="00350E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29729A89" w14:textId="77777777" w:rsidR="00C61DC5" w:rsidRPr="00391EF7" w:rsidRDefault="002847E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E70C74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85747A" w:rsidRPr="00391EF7" w14:paraId="78384F7D" w14:textId="77777777" w:rsidTr="00350E92">
        <w:tc>
          <w:tcPr>
            <w:tcW w:w="4962" w:type="dxa"/>
          </w:tcPr>
          <w:p w14:paraId="74C7F6D4" w14:textId="77777777" w:rsidR="0085747A" w:rsidRPr="00391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36550F4A" w14:textId="77777777" w:rsidR="0085747A" w:rsidRPr="00391EF7" w:rsidRDefault="00B3509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91EF7" w14:paraId="202E1F78" w14:textId="77777777" w:rsidTr="00923D7D">
        <w:tc>
          <w:tcPr>
            <w:tcW w:w="4962" w:type="dxa"/>
          </w:tcPr>
          <w:p w14:paraId="234E64CD" w14:textId="77777777" w:rsidR="0085747A" w:rsidRPr="00391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7DBFA7" w14:textId="77777777" w:rsidR="0085747A" w:rsidRPr="00391EF7" w:rsidRDefault="00B3509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247A021B" w14:textId="77777777" w:rsidR="0085747A" w:rsidRPr="00391EF7" w:rsidRDefault="00923D7D" w:rsidP="00420FC7">
      <w:pPr>
        <w:pStyle w:val="Punktygwne"/>
        <w:spacing w:before="0" w:after="0"/>
        <w:ind w:left="426" w:hanging="426"/>
        <w:rPr>
          <w:rFonts w:ascii="Corbel" w:hAnsi="Corbel"/>
          <w:b w:val="0"/>
          <w:i/>
          <w:smallCaps w:val="0"/>
          <w:szCs w:val="24"/>
        </w:rPr>
      </w:pPr>
      <w:r w:rsidRPr="00391EF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91EF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AF9288" w14:textId="77777777" w:rsidR="003E1941" w:rsidRPr="00391EF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56B9C" w14:textId="77777777" w:rsidR="0085747A" w:rsidRPr="00391EF7" w:rsidRDefault="0071620A" w:rsidP="00350E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6. </w:t>
      </w:r>
      <w:r w:rsidR="0085747A" w:rsidRPr="00391EF7">
        <w:rPr>
          <w:rFonts w:ascii="Corbel" w:hAnsi="Corbel"/>
          <w:smallCaps w:val="0"/>
          <w:szCs w:val="24"/>
        </w:rPr>
        <w:t>PRAKTYKI ZAWO</w:t>
      </w:r>
      <w:r w:rsidR="009D3F3B" w:rsidRPr="00391EF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391EF7" w14:paraId="3E049FB0" w14:textId="77777777" w:rsidTr="00610B76">
        <w:trPr>
          <w:trHeight w:val="397"/>
        </w:trPr>
        <w:tc>
          <w:tcPr>
            <w:tcW w:w="4111" w:type="dxa"/>
          </w:tcPr>
          <w:p w14:paraId="704E116B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DFF163A" w14:textId="77777777" w:rsidR="0085747A" w:rsidRPr="00391EF7" w:rsidRDefault="00350E92" w:rsidP="00350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91EF7" w14:paraId="342A97AF" w14:textId="77777777" w:rsidTr="00610B76">
        <w:trPr>
          <w:trHeight w:val="397"/>
        </w:trPr>
        <w:tc>
          <w:tcPr>
            <w:tcW w:w="4111" w:type="dxa"/>
          </w:tcPr>
          <w:p w14:paraId="526EFD13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6EFAF74" w14:textId="77777777" w:rsidR="0085747A" w:rsidRPr="00391EF7" w:rsidRDefault="00350E92" w:rsidP="00350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109E44C" w14:textId="77777777" w:rsidR="003E1941" w:rsidRPr="00391EF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881BA3" w14:textId="77777777" w:rsidR="00675843" w:rsidRPr="00391EF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7. </w:t>
      </w:r>
      <w:r w:rsidR="0085747A" w:rsidRPr="00391EF7">
        <w:rPr>
          <w:rFonts w:ascii="Corbel" w:hAnsi="Corbel"/>
          <w:smallCaps w:val="0"/>
          <w:szCs w:val="24"/>
        </w:rPr>
        <w:t>LITERATURA</w:t>
      </w:r>
      <w:r w:rsidRPr="00391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391EF7" w14:paraId="24A21BBF" w14:textId="77777777" w:rsidTr="00350E92">
        <w:trPr>
          <w:trHeight w:val="397"/>
        </w:trPr>
        <w:tc>
          <w:tcPr>
            <w:tcW w:w="9639" w:type="dxa"/>
          </w:tcPr>
          <w:p w14:paraId="279928DD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C1684C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Booth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Ainscow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edukacji włączającej. Rozwój kształcenia i uczestnictwa w życiu szkoły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[Index for </w:t>
            </w: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Inclusion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Developing learning and participation In schools] , 2012, 2017;</w:t>
            </w:r>
          </w:p>
          <w:p w14:paraId="4BCB066C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Bruner J., </w:t>
            </w:r>
            <w:r w:rsidRPr="00391EF7">
              <w:rPr>
                <w:rFonts w:ascii="Corbel" w:hAnsi="Corbel"/>
                <w:b w:val="0"/>
                <w:i/>
                <w:smallCaps w:val="0"/>
                <w:szCs w:val="24"/>
              </w:rPr>
              <w:t>Kultura edukacji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>, Kraków: 2010;</w:t>
            </w:r>
          </w:p>
          <w:p w14:paraId="46C23CC5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Zamkowska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szkoły włączającej uczniów z niepełnosprawnościami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Lubelski Rocznik Pedagogiczny, XXXVI/2/2017, s. 33 – 43</w:t>
            </w:r>
          </w:p>
        </w:tc>
      </w:tr>
      <w:tr w:rsidR="0085747A" w:rsidRPr="00391EF7" w14:paraId="706C682A" w14:textId="77777777" w:rsidTr="00350E92">
        <w:trPr>
          <w:trHeight w:val="397"/>
        </w:trPr>
        <w:tc>
          <w:tcPr>
            <w:tcW w:w="9639" w:type="dxa"/>
          </w:tcPr>
          <w:p w14:paraId="7A0F417B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64FF662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Hofstede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Kultury i organizacje: zaprogramowanie umysłu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2000;</w:t>
            </w:r>
          </w:p>
          <w:p w14:paraId="34ABDA41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Kahneman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Pułapki myślenia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Poznań: 2012;</w:t>
            </w:r>
          </w:p>
          <w:p w14:paraId="3FE0C27C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Kotlińscy B.,B., </w:t>
            </w:r>
            <w:r w:rsidRPr="00391EF7">
              <w:rPr>
                <w:rFonts w:ascii="Corbel" w:hAnsi="Corbel"/>
                <w:b w:val="0"/>
                <w:i/>
                <w:smallCaps w:val="0"/>
                <w:szCs w:val="24"/>
              </w:rPr>
              <w:t>Strefa szefa. Praktyczny podręcznik zarządzania dla dyrektorów szkół, przedszkoli i innych placówek oświatowych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>, Opalenica: 2015;</w:t>
            </w:r>
          </w:p>
          <w:p w14:paraId="2C91E4D7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Koźmiński A., Piotrowski W.,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Zarządzanie. Teoria i praktyka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1997;</w:t>
            </w:r>
          </w:p>
          <w:p w14:paraId="7404E51E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Mika S.,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społeczna dla nauczycieli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Warszawa: 1981; </w:t>
            </w:r>
          </w:p>
          <w:p w14:paraId="7AD6A801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Olechowska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Specjalne potrzeby edukacyjne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, Warszawa: 2016, s. 304 – 316;</w:t>
            </w:r>
          </w:p>
          <w:p w14:paraId="17F83529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Stankiewicz D.,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różnorodnością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Dyrektor Szkoły, 12/2013, s. 26 – 28;</w:t>
            </w:r>
          </w:p>
          <w:p w14:paraId="281C370B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Sznajder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zarządzaniu różnorodnością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2013;</w:t>
            </w:r>
          </w:p>
          <w:p w14:paraId="5D786FF8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Woźniakowski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Globalizacja – różnorodność – zarządzanie talentami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w: Red. Borkowska S., Zarządzanie talentami, Warszawa: 2005, s. 37 – 50</w:t>
            </w:r>
          </w:p>
        </w:tc>
      </w:tr>
    </w:tbl>
    <w:p w14:paraId="09E502C1" w14:textId="77777777" w:rsidR="0085747A" w:rsidRPr="00391EF7" w:rsidRDefault="0085747A" w:rsidP="00350E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76461" w14:textId="77777777" w:rsidR="0085747A" w:rsidRPr="00391EF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DC2B4E7" w14:textId="77777777" w:rsidR="00420FC7" w:rsidRPr="00391EF7" w:rsidRDefault="00420FC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A2EFB0" w14:textId="77777777" w:rsidR="00420FC7" w:rsidRPr="00391EF7" w:rsidRDefault="00420FC7" w:rsidP="00420FC7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20FC7" w:rsidRPr="00391EF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031E" w14:textId="77777777" w:rsidR="00D6162A" w:rsidRDefault="00D6162A" w:rsidP="00C16ABF">
      <w:pPr>
        <w:spacing w:after="0" w:line="240" w:lineRule="auto"/>
      </w:pPr>
      <w:r>
        <w:separator/>
      </w:r>
    </w:p>
  </w:endnote>
  <w:endnote w:type="continuationSeparator" w:id="0">
    <w:p w14:paraId="4F907D98" w14:textId="77777777" w:rsidR="00D6162A" w:rsidRDefault="00D616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9EF70" w14:textId="77777777" w:rsidR="00D6162A" w:rsidRDefault="00D6162A" w:rsidP="00C16ABF">
      <w:pPr>
        <w:spacing w:after="0" w:line="240" w:lineRule="auto"/>
      </w:pPr>
      <w:r>
        <w:separator/>
      </w:r>
    </w:p>
  </w:footnote>
  <w:footnote w:type="continuationSeparator" w:id="0">
    <w:p w14:paraId="1906A8CE" w14:textId="77777777" w:rsidR="00D6162A" w:rsidRDefault="00D6162A" w:rsidP="00C16ABF">
      <w:pPr>
        <w:spacing w:after="0" w:line="240" w:lineRule="auto"/>
      </w:pPr>
      <w:r>
        <w:continuationSeparator/>
      </w:r>
    </w:p>
  </w:footnote>
  <w:footnote w:id="1">
    <w:p w14:paraId="52E833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417F65"/>
    <w:multiLevelType w:val="hybridMultilevel"/>
    <w:tmpl w:val="10305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AE1"/>
    <w:multiLevelType w:val="hybridMultilevel"/>
    <w:tmpl w:val="B1628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91685">
    <w:abstractNumId w:val="0"/>
  </w:num>
  <w:num w:numId="2" w16cid:durableId="1544361826">
    <w:abstractNumId w:val="1"/>
  </w:num>
  <w:num w:numId="3" w16cid:durableId="13028861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5C4"/>
    <w:rsid w:val="000048FD"/>
    <w:rsid w:val="000077B4"/>
    <w:rsid w:val="00015B8F"/>
    <w:rsid w:val="00022ECE"/>
    <w:rsid w:val="00042A51"/>
    <w:rsid w:val="00042D2E"/>
    <w:rsid w:val="00044C82"/>
    <w:rsid w:val="00070ED6"/>
    <w:rsid w:val="0007119E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217"/>
    <w:rsid w:val="001038C0"/>
    <w:rsid w:val="00124BFF"/>
    <w:rsid w:val="0012560E"/>
    <w:rsid w:val="00127108"/>
    <w:rsid w:val="00134B13"/>
    <w:rsid w:val="00137F2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094"/>
    <w:rsid w:val="00192F37"/>
    <w:rsid w:val="001A70D2"/>
    <w:rsid w:val="001D657B"/>
    <w:rsid w:val="001D7B54"/>
    <w:rsid w:val="001E0209"/>
    <w:rsid w:val="001F2CA2"/>
    <w:rsid w:val="00207340"/>
    <w:rsid w:val="002144C0"/>
    <w:rsid w:val="0022477D"/>
    <w:rsid w:val="002278A9"/>
    <w:rsid w:val="002336F9"/>
    <w:rsid w:val="0024028F"/>
    <w:rsid w:val="00244ABC"/>
    <w:rsid w:val="0027084C"/>
    <w:rsid w:val="00281FF2"/>
    <w:rsid w:val="002847E6"/>
    <w:rsid w:val="002857DE"/>
    <w:rsid w:val="00291567"/>
    <w:rsid w:val="002A22BF"/>
    <w:rsid w:val="002A2389"/>
    <w:rsid w:val="002A584F"/>
    <w:rsid w:val="002A671D"/>
    <w:rsid w:val="002B4D55"/>
    <w:rsid w:val="002B5EA0"/>
    <w:rsid w:val="002B6119"/>
    <w:rsid w:val="002C1F06"/>
    <w:rsid w:val="002D3375"/>
    <w:rsid w:val="002D389D"/>
    <w:rsid w:val="002D73D4"/>
    <w:rsid w:val="002F02A3"/>
    <w:rsid w:val="002F4ABE"/>
    <w:rsid w:val="003018BA"/>
    <w:rsid w:val="0030395F"/>
    <w:rsid w:val="00305C92"/>
    <w:rsid w:val="00313717"/>
    <w:rsid w:val="003151C5"/>
    <w:rsid w:val="00320FEE"/>
    <w:rsid w:val="003343CF"/>
    <w:rsid w:val="00346FE9"/>
    <w:rsid w:val="0034759A"/>
    <w:rsid w:val="003503F6"/>
    <w:rsid w:val="00350E92"/>
    <w:rsid w:val="003530DD"/>
    <w:rsid w:val="00363F78"/>
    <w:rsid w:val="00376EF1"/>
    <w:rsid w:val="00391EF7"/>
    <w:rsid w:val="003A0A5B"/>
    <w:rsid w:val="003A1176"/>
    <w:rsid w:val="003B0C8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0FC7"/>
    <w:rsid w:val="0042244A"/>
    <w:rsid w:val="0042745A"/>
    <w:rsid w:val="00431D5C"/>
    <w:rsid w:val="004362C6"/>
    <w:rsid w:val="00437FA2"/>
    <w:rsid w:val="00445970"/>
    <w:rsid w:val="004555B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215"/>
    <w:rsid w:val="004F55A3"/>
    <w:rsid w:val="00504456"/>
    <w:rsid w:val="0050496F"/>
    <w:rsid w:val="00513B6F"/>
    <w:rsid w:val="00517C63"/>
    <w:rsid w:val="005363C4"/>
    <w:rsid w:val="00536BDE"/>
    <w:rsid w:val="00543ACC"/>
    <w:rsid w:val="005447A4"/>
    <w:rsid w:val="005476C7"/>
    <w:rsid w:val="0056696D"/>
    <w:rsid w:val="0059484D"/>
    <w:rsid w:val="005A0855"/>
    <w:rsid w:val="005A3196"/>
    <w:rsid w:val="005A5406"/>
    <w:rsid w:val="005B063A"/>
    <w:rsid w:val="005B394D"/>
    <w:rsid w:val="005C080F"/>
    <w:rsid w:val="005C55E5"/>
    <w:rsid w:val="005C696A"/>
    <w:rsid w:val="005E0136"/>
    <w:rsid w:val="005E6E85"/>
    <w:rsid w:val="005F31D2"/>
    <w:rsid w:val="006053A4"/>
    <w:rsid w:val="0061029B"/>
    <w:rsid w:val="00610B76"/>
    <w:rsid w:val="00617230"/>
    <w:rsid w:val="00621CE1"/>
    <w:rsid w:val="00627FC9"/>
    <w:rsid w:val="00647FA8"/>
    <w:rsid w:val="00650C5F"/>
    <w:rsid w:val="00654934"/>
    <w:rsid w:val="006620D9"/>
    <w:rsid w:val="00670F1B"/>
    <w:rsid w:val="00671958"/>
    <w:rsid w:val="00675843"/>
    <w:rsid w:val="006839D1"/>
    <w:rsid w:val="00696477"/>
    <w:rsid w:val="006A3B1A"/>
    <w:rsid w:val="006D050F"/>
    <w:rsid w:val="006D6139"/>
    <w:rsid w:val="006E5D65"/>
    <w:rsid w:val="006F1282"/>
    <w:rsid w:val="006F1FBC"/>
    <w:rsid w:val="006F2483"/>
    <w:rsid w:val="006F31E2"/>
    <w:rsid w:val="00706544"/>
    <w:rsid w:val="007072BA"/>
    <w:rsid w:val="0071620A"/>
    <w:rsid w:val="00724677"/>
    <w:rsid w:val="00725459"/>
    <w:rsid w:val="00730E3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3DC1"/>
    <w:rsid w:val="007D6E56"/>
    <w:rsid w:val="007E4ED2"/>
    <w:rsid w:val="007F4155"/>
    <w:rsid w:val="007F722B"/>
    <w:rsid w:val="008109D7"/>
    <w:rsid w:val="0081554D"/>
    <w:rsid w:val="0081707E"/>
    <w:rsid w:val="008449B3"/>
    <w:rsid w:val="00845E9E"/>
    <w:rsid w:val="008552A2"/>
    <w:rsid w:val="0085747A"/>
    <w:rsid w:val="00884922"/>
    <w:rsid w:val="00885F64"/>
    <w:rsid w:val="008917F9"/>
    <w:rsid w:val="008A45F7"/>
    <w:rsid w:val="008A6CFE"/>
    <w:rsid w:val="008B1691"/>
    <w:rsid w:val="008B35B4"/>
    <w:rsid w:val="008B5D7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090"/>
    <w:rsid w:val="00916188"/>
    <w:rsid w:val="00923D7D"/>
    <w:rsid w:val="009508DF"/>
    <w:rsid w:val="00950DAC"/>
    <w:rsid w:val="00954A07"/>
    <w:rsid w:val="00975581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BB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EE"/>
    <w:rsid w:val="00A84C85"/>
    <w:rsid w:val="00A97DE1"/>
    <w:rsid w:val="00AA2E03"/>
    <w:rsid w:val="00AB053C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35096"/>
    <w:rsid w:val="00B37AD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EAC"/>
    <w:rsid w:val="00BB520A"/>
    <w:rsid w:val="00BD3869"/>
    <w:rsid w:val="00BD66E9"/>
    <w:rsid w:val="00BD6FF4"/>
    <w:rsid w:val="00BF2C41"/>
    <w:rsid w:val="00BF68DC"/>
    <w:rsid w:val="00C058B4"/>
    <w:rsid w:val="00C05F44"/>
    <w:rsid w:val="00C115C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0B4"/>
    <w:rsid w:val="00D425B2"/>
    <w:rsid w:val="00D428D6"/>
    <w:rsid w:val="00D552B2"/>
    <w:rsid w:val="00D608D1"/>
    <w:rsid w:val="00D6162A"/>
    <w:rsid w:val="00D74119"/>
    <w:rsid w:val="00D8075B"/>
    <w:rsid w:val="00D8678B"/>
    <w:rsid w:val="00DA2114"/>
    <w:rsid w:val="00DA3D52"/>
    <w:rsid w:val="00DC25C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82E"/>
    <w:rsid w:val="00E51E44"/>
    <w:rsid w:val="00E63348"/>
    <w:rsid w:val="00E70C74"/>
    <w:rsid w:val="00E742AA"/>
    <w:rsid w:val="00E77E88"/>
    <w:rsid w:val="00E8107D"/>
    <w:rsid w:val="00E83DA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4EA"/>
    <w:rsid w:val="00F070AB"/>
    <w:rsid w:val="00F12AFD"/>
    <w:rsid w:val="00F17567"/>
    <w:rsid w:val="00F27A7B"/>
    <w:rsid w:val="00F526AF"/>
    <w:rsid w:val="00F5729E"/>
    <w:rsid w:val="00F617C3"/>
    <w:rsid w:val="00F7066B"/>
    <w:rsid w:val="00F70DB0"/>
    <w:rsid w:val="00F83B28"/>
    <w:rsid w:val="00F94D3B"/>
    <w:rsid w:val="00F94EA1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3F2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24FAE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7D3D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B7CF7-6AE2-4CE1-A18C-3AE21B6B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</TotalTime>
  <Pages>4</Pages>
  <Words>1139</Words>
  <Characters>6837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38</cp:revision>
  <cp:lastPrinted>2019-02-06T12:12:00Z</cp:lastPrinted>
  <dcterms:created xsi:type="dcterms:W3CDTF">2020-02-03T08:15:00Z</dcterms:created>
  <dcterms:modified xsi:type="dcterms:W3CDTF">2026-06-09T15:05:00Z</dcterms:modified>
</cp:coreProperties>
</file>